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7B22" w14:textId="4CF9A267" w:rsidR="00AC24AD" w:rsidRDefault="00AC24AD" w:rsidP="00AC24AD">
      <w:pPr>
        <w:pStyle w:val="NoSpacing"/>
      </w:pPr>
      <w:r>
        <w:rPr>
          <w:u w:val="single"/>
        </w:rPr>
        <w:t>John PATRIK</w:t>
      </w:r>
      <w:r>
        <w:t xml:space="preserve">      </w:t>
      </w:r>
      <w:r>
        <w:t>(fl.1</w:t>
      </w:r>
      <w:r>
        <w:t>474-8)</w:t>
      </w:r>
    </w:p>
    <w:p w14:paraId="1033C2B0" w14:textId="77777777" w:rsidR="00AC24AD" w:rsidRDefault="00AC24AD" w:rsidP="00AC24AD">
      <w:pPr>
        <w:pStyle w:val="NoSpacing"/>
      </w:pPr>
      <w:r>
        <w:t xml:space="preserve">Vicar of </w:t>
      </w:r>
      <w:proofErr w:type="spellStart"/>
      <w:r>
        <w:t>St.Andrew’s</w:t>
      </w:r>
      <w:proofErr w:type="spellEnd"/>
      <w:r>
        <w:t xml:space="preserve"> Church, Claxton, Norfolk.</w:t>
      </w:r>
    </w:p>
    <w:p w14:paraId="2CC08CD1" w14:textId="77777777" w:rsidR="00AC24AD" w:rsidRDefault="00AC24AD" w:rsidP="00AC24AD">
      <w:pPr>
        <w:pStyle w:val="NoSpacing"/>
      </w:pPr>
    </w:p>
    <w:p w14:paraId="71E6EE36" w14:textId="77777777" w:rsidR="00AC24AD" w:rsidRDefault="00AC24AD" w:rsidP="00AC24AD">
      <w:pPr>
        <w:pStyle w:val="NoSpacing"/>
      </w:pPr>
    </w:p>
    <w:p w14:paraId="434D87FA" w14:textId="28E022E5" w:rsidR="00AC24AD" w:rsidRDefault="00AC24AD" w:rsidP="00AC24AD">
      <w:pPr>
        <w:pStyle w:val="NoSpacing"/>
      </w:pPr>
      <w:r>
        <w:tab/>
        <w:t>1</w:t>
      </w:r>
      <w:r>
        <w:t>474</w:t>
      </w:r>
      <w:bookmarkStart w:id="0" w:name="_GoBack"/>
      <w:bookmarkEnd w:id="0"/>
      <w:r>
        <w:tab/>
        <w:t>He became Vicar.</w:t>
      </w:r>
    </w:p>
    <w:p w14:paraId="10664D20" w14:textId="77777777" w:rsidR="00AC24AD" w:rsidRDefault="00AC24AD" w:rsidP="00AC24AD">
      <w:pPr>
        <w:pStyle w:val="NoSpacing"/>
        <w:ind w:left="1440"/>
      </w:pPr>
      <w:r>
        <w:t xml:space="preserve">(“An Essay Towards A Topographical History of the County of Norfolk” by Francis </w:t>
      </w:r>
      <w:proofErr w:type="spellStart"/>
      <w:r>
        <w:t>Blomefield</w:t>
      </w:r>
      <w:proofErr w:type="spellEnd"/>
      <w:r>
        <w:t xml:space="preserve"> vol.10 pp.111-8)</w:t>
      </w:r>
      <w:r>
        <w:tab/>
      </w:r>
    </w:p>
    <w:p w14:paraId="3FA98D28" w14:textId="77777777" w:rsidR="00AC24AD" w:rsidRDefault="00AC24AD" w:rsidP="00AC24AD">
      <w:pPr>
        <w:pStyle w:val="NoSpacing"/>
      </w:pPr>
    </w:p>
    <w:p w14:paraId="66990AC6" w14:textId="77777777" w:rsidR="00AC24AD" w:rsidRDefault="00AC24AD" w:rsidP="00AC24AD">
      <w:pPr>
        <w:pStyle w:val="NoSpacing"/>
      </w:pPr>
    </w:p>
    <w:p w14:paraId="183F4691" w14:textId="77777777" w:rsidR="00AC24AD" w:rsidRPr="00D9118A" w:rsidRDefault="00AC24AD" w:rsidP="00AC24AD">
      <w:pPr>
        <w:pStyle w:val="NoSpacing"/>
      </w:pPr>
      <w:r>
        <w:t>14 January 2020</w:t>
      </w:r>
    </w:p>
    <w:p w14:paraId="443C67F7" w14:textId="4E82ED16" w:rsidR="006B2F86" w:rsidRPr="00AC24AD" w:rsidRDefault="00AC24AD" w:rsidP="00E71FC3">
      <w:pPr>
        <w:pStyle w:val="NoSpacing"/>
      </w:pPr>
    </w:p>
    <w:sectPr w:rsidR="006B2F86" w:rsidRPr="00AC24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1D200" w14:textId="77777777" w:rsidR="00AC24AD" w:rsidRDefault="00AC24AD" w:rsidP="00E71FC3">
      <w:pPr>
        <w:spacing w:after="0" w:line="240" w:lineRule="auto"/>
      </w:pPr>
      <w:r>
        <w:separator/>
      </w:r>
    </w:p>
  </w:endnote>
  <w:endnote w:type="continuationSeparator" w:id="0">
    <w:p w14:paraId="7A8DFEF7" w14:textId="77777777" w:rsidR="00AC24AD" w:rsidRDefault="00AC24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949B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D48CB" w14:textId="77777777" w:rsidR="00AC24AD" w:rsidRDefault="00AC24AD" w:rsidP="00E71FC3">
      <w:pPr>
        <w:spacing w:after="0" w:line="240" w:lineRule="auto"/>
      </w:pPr>
      <w:r>
        <w:separator/>
      </w:r>
    </w:p>
  </w:footnote>
  <w:footnote w:type="continuationSeparator" w:id="0">
    <w:p w14:paraId="5FF78F2D" w14:textId="77777777" w:rsidR="00AC24AD" w:rsidRDefault="00AC24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4AD"/>
    <w:rsid w:val="001A7C09"/>
    <w:rsid w:val="00577BD5"/>
    <w:rsid w:val="006A1F77"/>
    <w:rsid w:val="00733BE7"/>
    <w:rsid w:val="00AB52E8"/>
    <w:rsid w:val="00AC24AD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5971E"/>
  <w15:chartTrackingRefBased/>
  <w15:docId w15:val="{4C28136D-FFDA-432A-808D-41C6840E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2020-01-14T15:00:00Z</dcterms:created>
  <dcterms:modified xsi:type="dcterms:W3CDTF">2020-01-14T15:01:00Z</dcterms:modified>
</cp:coreProperties>
</file>